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DDC186" w14:textId="77777777" w:rsidR="00021359" w:rsidRDefault="00021359" w:rsidP="00021359"/>
    <w:p w14:paraId="7A561D46" w14:textId="77777777" w:rsidR="00021359" w:rsidRDefault="00021359" w:rsidP="00021359"/>
    <w:p w14:paraId="54AE0056" w14:textId="77777777" w:rsidR="00021359" w:rsidRPr="00184555" w:rsidRDefault="00021359" w:rsidP="00021359"/>
    <w:p w14:paraId="324FD176" w14:textId="77777777" w:rsidR="00021359" w:rsidRPr="00184555" w:rsidRDefault="00021359" w:rsidP="00021359">
      <w:r w:rsidRPr="007E009F">
        <w:rPr>
          <w:noProof/>
        </w:rPr>
        <w:drawing>
          <wp:anchor distT="0" distB="0" distL="114300" distR="114300" simplePos="0" relativeHeight="251659264" behindDoc="1" locked="0" layoutInCell="1" allowOverlap="1" wp14:anchorId="576F88D0" wp14:editId="6CE07365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723035" cy="1114425"/>
            <wp:effectExtent l="0" t="0" r="1905" b="0"/>
            <wp:wrapNone/>
            <wp:docPr id="206450240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50240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30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237D20" w14:textId="77777777" w:rsidR="00021359" w:rsidRPr="00184555" w:rsidRDefault="00021359" w:rsidP="00021359"/>
    <w:p w14:paraId="5B84059F" w14:textId="77777777" w:rsidR="00021359" w:rsidRPr="00184555" w:rsidRDefault="00021359" w:rsidP="00021359"/>
    <w:p w14:paraId="72D88C29" w14:textId="2950AC36" w:rsidR="00021359" w:rsidRPr="00184555" w:rsidRDefault="00021359" w:rsidP="00021359">
      <w:pPr>
        <w:pStyle w:val="Forside-Overskrift"/>
        <w:rPr>
          <w:color w:val="4D4B54" w:themeColor="accent4"/>
          <w:sz w:val="14"/>
          <w:szCs w:val="14"/>
        </w:rPr>
      </w:pPr>
      <w:r>
        <w:rPr>
          <w:color w:val="4D4B54" w:themeColor="accent4"/>
        </w:rPr>
        <w:t xml:space="preserve">Vedlegg E – Egenerklæring </w:t>
      </w:r>
      <w:proofErr w:type="gramStart"/>
      <w:r>
        <w:rPr>
          <w:color w:val="4D4B54" w:themeColor="accent4"/>
        </w:rPr>
        <w:t>vedrørende</w:t>
      </w:r>
      <w:proofErr w:type="gramEnd"/>
      <w:r>
        <w:rPr>
          <w:color w:val="4D4B54" w:themeColor="accent4"/>
        </w:rPr>
        <w:t xml:space="preserve"> lønns- og arbeidsvilkår</w:t>
      </w:r>
      <w:r w:rsidRPr="00184555">
        <w:rPr>
          <w:color w:val="4D4B54" w:themeColor="accent4"/>
        </w:rPr>
        <w:t xml:space="preserve"> </w:t>
      </w:r>
      <w:r w:rsidRPr="00184555">
        <w:rPr>
          <w:color w:val="4D4B54" w:themeColor="accent4"/>
        </w:rPr>
        <w:br/>
      </w:r>
    </w:p>
    <w:p w14:paraId="7885F435" w14:textId="77777777" w:rsidR="00021359" w:rsidRDefault="00021359" w:rsidP="00021359">
      <w:pPr>
        <w:pStyle w:val="Forside-Underoverskrift"/>
        <w:rPr>
          <w:color w:val="4D4B54" w:themeColor="accent4"/>
        </w:rPr>
      </w:pPr>
      <w:r w:rsidRPr="00033C16">
        <w:rPr>
          <w:color w:val="4D4B54" w:themeColor="accent4"/>
        </w:rPr>
        <w:t xml:space="preserve">Rammeavtale for service og vedlikehold av hydraulisk utstyr på Havforskningsinstituttets fartøy i Bergen indre havn </w:t>
      </w:r>
    </w:p>
    <w:p w14:paraId="45F68413" w14:textId="77777777" w:rsidR="00021359" w:rsidRDefault="00021359" w:rsidP="00021359">
      <w:pPr>
        <w:pStyle w:val="Forside-Underoverskrift"/>
        <w:rPr>
          <w:color w:val="4D4B54" w:themeColor="accent4"/>
        </w:rPr>
      </w:pPr>
    </w:p>
    <w:p w14:paraId="1D359942" w14:textId="77777777" w:rsidR="00021359" w:rsidRDefault="00021359" w:rsidP="00021359">
      <w:pPr>
        <w:pStyle w:val="Forside-Underoverskrift"/>
        <w:rPr>
          <w:color w:val="4D4B54" w:themeColor="accent4"/>
        </w:rPr>
      </w:pPr>
    </w:p>
    <w:p w14:paraId="316E707A" w14:textId="05957366" w:rsidR="00021359" w:rsidRDefault="00021359">
      <w:pPr>
        <w:jc w:val="left"/>
        <w:rPr>
          <w:rFonts w:ascii="Open Sans ExtraBold" w:eastAsiaTheme="majorEastAsia" w:hAnsi="Open Sans ExtraBold" w:cstheme="majorBidi"/>
          <w:color w:val="4D4B54" w:themeColor="accent4"/>
          <w:sz w:val="28"/>
          <w:szCs w:val="28"/>
          <w:lang w:eastAsia="nb-NO"/>
        </w:rPr>
      </w:pPr>
    </w:p>
    <w:p w14:paraId="79E373DB" w14:textId="1614DEE6" w:rsidR="00E86180" w:rsidRPr="0043433D" w:rsidRDefault="00E86180" w:rsidP="00981704">
      <w:pPr>
        <w:pStyle w:val="Overskrift2"/>
        <w:ind w:left="0" w:firstLine="0"/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3085AE4D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5E07F70" w14:textId="32D0D41E" w:rsidR="00E86180" w:rsidRPr="00DE537E" w:rsidRDefault="006C49FF" w:rsidP="0043215C">
            <w:r>
              <w:rPr>
                <w:b/>
                <w:bCs/>
              </w:rPr>
              <w:t>Lønns- og arbeidsvilkår</w:t>
            </w:r>
          </w:p>
        </w:tc>
      </w:tr>
      <w:tr w:rsidR="00836AEE" w14:paraId="259F1687" w14:textId="77777777" w:rsidTr="00E86180">
        <w:trPr>
          <w:cantSplit/>
        </w:trPr>
        <w:tc>
          <w:tcPr>
            <w:tcW w:w="9060" w:type="dxa"/>
            <w:gridSpan w:val="2"/>
          </w:tcPr>
          <w:p w14:paraId="6508250F" w14:textId="2364494D" w:rsidR="00814BAD" w:rsidRDefault="00FF5286" w:rsidP="0058216C">
            <w:pPr>
              <w:rPr>
                <w:i/>
                <w:color w:val="000000"/>
              </w:rPr>
            </w:pPr>
            <w:r w:rsidRPr="00FF5286">
              <w:t xml:space="preserve">Forskrift om lønns- og arbeidsvilkår i offentlige kontrakter av 8. februar 2008 nr. 112 er gitt i </w:t>
            </w:r>
            <w:proofErr w:type="gramStart"/>
            <w:r w:rsidRPr="00FF5286">
              <w:t>medhold av</w:t>
            </w:r>
            <w:proofErr w:type="gramEnd"/>
            <w:r w:rsidRPr="00FF5286">
              <w:t xml:space="preserve"> lov om offentlige anskaffelser § 11a.  Av forskriftens § 5</w:t>
            </w:r>
            <w:r w:rsidR="000B7542">
              <w:t>.</w:t>
            </w:r>
            <w:r w:rsidRPr="00FF5286">
              <w:t xml:space="preserve"> følger</w:t>
            </w:r>
            <w:r w:rsidR="0058216C">
              <w:t xml:space="preserve"> det at</w:t>
            </w:r>
            <w:r w:rsidR="0058216C" w:rsidRPr="00E420B2">
              <w:t xml:space="preserve"> O</w:t>
            </w:r>
            <w:r w:rsidRPr="00E420B2">
              <w:rPr>
                <w:color w:val="000000"/>
              </w:rPr>
              <w:t>ppdragsgiver skal i sine kontrakter stille krav om at ansatte hos leverandører og eventuelle underleverandører som direkte medvirker til å oppfylle kontrakten, har lønns- og arbeidsvilkår</w:t>
            </w:r>
            <w:r w:rsidR="002153B0" w:rsidRPr="00E420B2">
              <w:rPr>
                <w:color w:val="000000"/>
              </w:rPr>
              <w:t xml:space="preserve"> mv.</w:t>
            </w:r>
            <w:r w:rsidRPr="00E420B2">
              <w:rPr>
                <w:color w:val="000000"/>
              </w:rPr>
              <w:t xml:space="preserve"> i samsvar med </w:t>
            </w:r>
            <w:r w:rsidR="00FA5CC6" w:rsidRPr="00E420B2">
              <w:rPr>
                <w:color w:val="000000"/>
              </w:rPr>
              <w:t>kravene i § 5a til § 5</w:t>
            </w:r>
            <w:r w:rsidR="008D2667" w:rsidRPr="00E420B2">
              <w:rPr>
                <w:color w:val="000000"/>
              </w:rPr>
              <w:t>d.</w:t>
            </w:r>
          </w:p>
          <w:p w14:paraId="0E24F1AF" w14:textId="77777777" w:rsidR="00EC52AD" w:rsidRDefault="00EC52AD" w:rsidP="0058216C">
            <w:pPr>
              <w:rPr>
                <w:i/>
                <w:color w:val="000000"/>
              </w:rPr>
            </w:pPr>
          </w:p>
          <w:p w14:paraId="706309FA" w14:textId="7E457122" w:rsidR="00EC52AD" w:rsidRPr="0058216C" w:rsidRDefault="00E420B2" w:rsidP="0058216C">
            <w:r>
              <w:t xml:space="preserve">Av </w:t>
            </w:r>
            <w:r w:rsidR="00EC52AD">
              <w:t>§ 5a følger</w:t>
            </w:r>
            <w:r>
              <w:t xml:space="preserve"> det:</w:t>
            </w:r>
          </w:p>
          <w:p w14:paraId="1E2B4043" w14:textId="72AF208B" w:rsidR="00FF5286" w:rsidRPr="00FF5286" w:rsidRDefault="00E420B2" w:rsidP="00814BAD">
            <w:pPr>
              <w:pStyle w:val="NormalWeb"/>
              <w:rPr>
                <w:rFonts w:ascii="Open Sans" w:hAnsi="Open Sans" w:cs="Open Sans"/>
                <w:i/>
                <w:color w:val="000000"/>
                <w:sz w:val="20"/>
                <w:szCs w:val="20"/>
              </w:rPr>
            </w:pPr>
            <w:r>
              <w:rPr>
                <w:rFonts w:ascii="Open Sans" w:hAnsi="Open Sans" w:cs="Open Sans"/>
                <w:i/>
                <w:color w:val="000000"/>
                <w:sz w:val="20"/>
                <w:szCs w:val="20"/>
              </w:rPr>
              <w:t>«</w:t>
            </w:r>
            <w:r w:rsidR="00FF5286" w:rsidRPr="00FF5286">
              <w:rPr>
                <w:rFonts w:ascii="Open Sans" w:hAnsi="Open Sans" w:cs="Open Sans"/>
                <w:i/>
                <w:color w:val="000000"/>
                <w:sz w:val="20"/>
                <w:szCs w:val="20"/>
              </w:rPr>
              <w:t xml:space="preserve">På områder dekket av forskrift om allmenngjort tariffavtale skal oppdragsgiver stille krav om lønns- og arbeidsvilkår er i samsvar med gjeldende forskrifter. </w:t>
            </w:r>
          </w:p>
          <w:p w14:paraId="7C4CFCD7" w14:textId="77777777" w:rsidR="00FF5286" w:rsidRPr="00FF5286" w:rsidRDefault="00FF5286" w:rsidP="00FF5286">
            <w:pPr>
              <w:pStyle w:val="NormalWeb"/>
              <w:ind w:firstLine="708"/>
              <w:rPr>
                <w:rFonts w:ascii="Open Sans" w:hAnsi="Open Sans" w:cs="Open Sans"/>
                <w:i/>
                <w:color w:val="000000"/>
                <w:sz w:val="20"/>
                <w:szCs w:val="20"/>
              </w:rPr>
            </w:pPr>
            <w:r w:rsidRPr="00FF5286">
              <w:rPr>
                <w:rFonts w:ascii="Open Sans" w:hAnsi="Open Sans" w:cs="Open Sans"/>
                <w:i/>
                <w:color w:val="000000"/>
                <w:sz w:val="20"/>
                <w:szCs w:val="20"/>
              </w:rPr>
              <w:t>På områder som ikke er dekket av forskrift om allmenngjort tariffavtale, skal oppdragsgiver stille krav om lønns- og arbeidsvilkår i henhold til gjeldende landsomfattende tariffavtale for den aktuelle bransje. Med lønns- og arbeidsvilkår menes i denne sammenheng bestemmelser om minste arbeidstid, lønn, herunder overtidstillegg, skift- og turnustillegg og ulempetillegg, og dekning av utgifter til reise, kost og losji, i den grad slike bestemmelser følger av tariffavtalen</w:t>
            </w:r>
            <w:bookmarkStart w:id="0" w:name="c0"/>
            <w:bookmarkEnd w:id="0"/>
            <w:r w:rsidRPr="00FF5286">
              <w:rPr>
                <w:rFonts w:ascii="Open Sans" w:hAnsi="Open Sans" w:cs="Open Sans"/>
                <w:i/>
                <w:sz w:val="20"/>
                <w:szCs w:val="20"/>
              </w:rPr>
              <w:t>.”</w:t>
            </w:r>
          </w:p>
          <w:p w14:paraId="308CAE48" w14:textId="77777777" w:rsidR="00FF5286" w:rsidRPr="00FF5286" w:rsidRDefault="00FF5286" w:rsidP="00FF5286"/>
          <w:p w14:paraId="0B620F46" w14:textId="77777777" w:rsidR="00E86180" w:rsidRPr="005B1956" w:rsidRDefault="00FF5286" w:rsidP="00FF5286">
            <w:r w:rsidRPr="005B1956">
              <w:t>Leverandør skal i denne erklæring bekrefte at ovennevnte vilkår er oppfylt.</w:t>
            </w:r>
          </w:p>
          <w:p w14:paraId="6EF77060" w14:textId="52A7E7A1" w:rsidR="00FF5286" w:rsidRPr="00FF5286" w:rsidRDefault="00FF5286" w:rsidP="00FF5286">
            <w:pPr>
              <w:rPr>
                <w:u w:val="single"/>
              </w:rPr>
            </w:pPr>
          </w:p>
        </w:tc>
      </w:tr>
      <w:tr w:rsidR="00FF5286" w14:paraId="1A4F82DE" w14:textId="77777777" w:rsidTr="00FF5286">
        <w:tblPrEx>
          <w:tbl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  <w:insideH w:val="single" w:sz="4" w:space="0" w:color="BFBFBF" w:themeColor="background1" w:themeShade="BF"/>
            <w:insideV w:val="single" w:sz="4" w:space="0" w:color="BFBFBF" w:themeColor="background1" w:themeShade="BF"/>
          </w:tblBorders>
        </w:tblPrEx>
        <w:tc>
          <w:tcPr>
            <w:tcW w:w="9060" w:type="dxa"/>
            <w:gridSpan w:val="2"/>
            <w:shd w:val="clear" w:color="auto" w:fill="F2F2F2" w:themeFill="background1" w:themeFillShade="F2"/>
          </w:tcPr>
          <w:p w14:paraId="75B776A5" w14:textId="38F4D2AA" w:rsidR="00FF5286" w:rsidRPr="0099548A" w:rsidRDefault="00FF5286" w:rsidP="001B624D">
            <w:pPr>
              <w:rPr>
                <w:b/>
                <w:bCs/>
              </w:rPr>
            </w:pPr>
            <w:r>
              <w:rPr>
                <w:b/>
                <w:bCs/>
              </w:rPr>
              <w:t>Denne bekreftelsen gjelder</w:t>
            </w:r>
          </w:p>
        </w:tc>
      </w:tr>
      <w:tr w:rsidR="00FF5286" w14:paraId="70B48CC6" w14:textId="77777777" w:rsidTr="00FF5286">
        <w:tblPrEx>
          <w:tbl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  <w:insideH w:val="single" w:sz="4" w:space="0" w:color="BFBFBF" w:themeColor="background1" w:themeShade="BF"/>
            <w:insideV w:val="single" w:sz="4" w:space="0" w:color="BFBFBF" w:themeColor="background1" w:themeShade="BF"/>
          </w:tblBorders>
        </w:tblPrEx>
        <w:tc>
          <w:tcPr>
            <w:tcW w:w="3539" w:type="dxa"/>
          </w:tcPr>
          <w:p w14:paraId="775C39EA" w14:textId="77777777" w:rsidR="00FF5286" w:rsidRPr="0099548A" w:rsidRDefault="00FF5286" w:rsidP="001B624D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1" w:type="dxa"/>
          </w:tcPr>
          <w:p w14:paraId="2826B9D9" w14:textId="77777777" w:rsidR="00FF5286" w:rsidRPr="0099548A" w:rsidRDefault="00FF5286" w:rsidP="001B624D">
            <w:pPr>
              <w:spacing w:after="120"/>
            </w:pPr>
          </w:p>
        </w:tc>
      </w:tr>
      <w:tr w:rsidR="00FF5286" w14:paraId="346F6B0C" w14:textId="77777777" w:rsidTr="00FF5286">
        <w:tblPrEx>
          <w:tbl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  <w:insideH w:val="single" w:sz="4" w:space="0" w:color="BFBFBF" w:themeColor="background1" w:themeShade="BF"/>
            <w:insideV w:val="single" w:sz="4" w:space="0" w:color="BFBFBF" w:themeColor="background1" w:themeShade="BF"/>
          </w:tblBorders>
        </w:tblPrEx>
        <w:tc>
          <w:tcPr>
            <w:tcW w:w="3539" w:type="dxa"/>
          </w:tcPr>
          <w:p w14:paraId="59898B0E" w14:textId="77777777" w:rsidR="00FF5286" w:rsidRPr="0099548A" w:rsidRDefault="00FF5286" w:rsidP="001B624D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1" w:type="dxa"/>
          </w:tcPr>
          <w:p w14:paraId="0CA86D22" w14:textId="77777777" w:rsidR="00FF5286" w:rsidRPr="0099548A" w:rsidRDefault="00FF5286" w:rsidP="001B624D">
            <w:pPr>
              <w:spacing w:after="120"/>
            </w:pPr>
          </w:p>
        </w:tc>
      </w:tr>
      <w:tr w:rsidR="00FF5286" w14:paraId="7F99D491" w14:textId="77777777" w:rsidTr="00FF5286">
        <w:tblPrEx>
          <w:tbl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  <w:insideH w:val="single" w:sz="4" w:space="0" w:color="BFBFBF" w:themeColor="background1" w:themeShade="BF"/>
            <w:insideV w:val="single" w:sz="4" w:space="0" w:color="BFBFBF" w:themeColor="background1" w:themeShade="BF"/>
          </w:tblBorders>
        </w:tblPrEx>
        <w:tc>
          <w:tcPr>
            <w:tcW w:w="3539" w:type="dxa"/>
          </w:tcPr>
          <w:p w14:paraId="316A7FF4" w14:textId="77777777" w:rsidR="00FF5286" w:rsidRPr="0099548A" w:rsidRDefault="00FF5286" w:rsidP="001B624D">
            <w:pPr>
              <w:spacing w:after="120"/>
            </w:pPr>
            <w:r w:rsidRPr="0099548A">
              <w:t>Postadresse</w:t>
            </w:r>
          </w:p>
        </w:tc>
        <w:tc>
          <w:tcPr>
            <w:tcW w:w="5521" w:type="dxa"/>
          </w:tcPr>
          <w:p w14:paraId="5DBB9040" w14:textId="77777777" w:rsidR="00FF5286" w:rsidRPr="0099548A" w:rsidRDefault="00FF5286" w:rsidP="001B624D">
            <w:pPr>
              <w:spacing w:after="120"/>
            </w:pPr>
          </w:p>
        </w:tc>
      </w:tr>
      <w:tr w:rsidR="00FF5286" w14:paraId="06842D84" w14:textId="77777777" w:rsidTr="00FF5286">
        <w:tblPrEx>
          <w:tbl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  <w:insideH w:val="single" w:sz="4" w:space="0" w:color="BFBFBF" w:themeColor="background1" w:themeShade="BF"/>
            <w:insideV w:val="single" w:sz="4" w:space="0" w:color="BFBFBF" w:themeColor="background1" w:themeShade="BF"/>
          </w:tblBorders>
        </w:tblPrEx>
        <w:tc>
          <w:tcPr>
            <w:tcW w:w="3539" w:type="dxa"/>
          </w:tcPr>
          <w:p w14:paraId="4B7CBF67" w14:textId="77777777" w:rsidR="00FF5286" w:rsidRPr="0099548A" w:rsidRDefault="00FF5286" w:rsidP="001B624D">
            <w:pPr>
              <w:spacing w:after="120"/>
            </w:pPr>
            <w:r w:rsidRPr="0099548A">
              <w:t>Postnummer</w:t>
            </w:r>
          </w:p>
        </w:tc>
        <w:tc>
          <w:tcPr>
            <w:tcW w:w="5521" w:type="dxa"/>
          </w:tcPr>
          <w:p w14:paraId="0BC7AEA9" w14:textId="77777777" w:rsidR="00FF5286" w:rsidRPr="0099548A" w:rsidRDefault="00FF5286" w:rsidP="001B624D">
            <w:pPr>
              <w:spacing w:after="120"/>
            </w:pPr>
          </w:p>
        </w:tc>
      </w:tr>
      <w:tr w:rsidR="00FF5286" w14:paraId="42016A64" w14:textId="77777777" w:rsidTr="00FF5286">
        <w:tblPrEx>
          <w:tblBorders>
            <w:top w:val="single" w:sz="4" w:space="0" w:color="BFBFBF" w:themeColor="background1" w:themeShade="BF"/>
            <w:left w:val="single" w:sz="4" w:space="0" w:color="BFBFBF" w:themeColor="background1" w:themeShade="BF"/>
            <w:bottom w:val="single" w:sz="4" w:space="0" w:color="BFBFBF" w:themeColor="background1" w:themeShade="BF"/>
            <w:right w:val="single" w:sz="4" w:space="0" w:color="BFBFBF" w:themeColor="background1" w:themeShade="BF"/>
            <w:insideH w:val="single" w:sz="4" w:space="0" w:color="BFBFBF" w:themeColor="background1" w:themeShade="BF"/>
            <w:insideV w:val="single" w:sz="4" w:space="0" w:color="BFBFBF" w:themeColor="background1" w:themeShade="BF"/>
          </w:tblBorders>
        </w:tblPrEx>
        <w:tc>
          <w:tcPr>
            <w:tcW w:w="3539" w:type="dxa"/>
          </w:tcPr>
          <w:p w14:paraId="17D2C333" w14:textId="77777777" w:rsidR="00FF5286" w:rsidRPr="0099548A" w:rsidRDefault="00FF5286" w:rsidP="001B624D">
            <w:pPr>
              <w:spacing w:after="120"/>
            </w:pPr>
            <w:r w:rsidRPr="0099548A">
              <w:t>Sted</w:t>
            </w:r>
          </w:p>
        </w:tc>
        <w:tc>
          <w:tcPr>
            <w:tcW w:w="5521" w:type="dxa"/>
          </w:tcPr>
          <w:p w14:paraId="0B972F62" w14:textId="77777777" w:rsidR="00FF5286" w:rsidRPr="0099548A" w:rsidRDefault="00FF5286" w:rsidP="001B624D">
            <w:pPr>
              <w:spacing w:after="120"/>
            </w:pPr>
          </w:p>
        </w:tc>
      </w:tr>
    </w:tbl>
    <w:p w14:paraId="31F0C557" w14:textId="77777777" w:rsidR="00FF5286" w:rsidRDefault="00FF5286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36AEE" w14:paraId="7EAA2C47" w14:textId="77777777" w:rsidTr="00B751C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D53B096" w14:textId="77777777" w:rsidR="00231906" w:rsidRPr="00231906" w:rsidRDefault="00ED1631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0044480C" w14:textId="77777777" w:rsidTr="00B751C0">
        <w:trPr>
          <w:cantSplit/>
          <w:trHeight w:val="936"/>
        </w:trPr>
        <w:tc>
          <w:tcPr>
            <w:tcW w:w="9060" w:type="dxa"/>
            <w:gridSpan w:val="2"/>
          </w:tcPr>
          <w:p w14:paraId="5C172DC8" w14:textId="60AD3D46" w:rsidR="00231906" w:rsidRPr="00DE537E" w:rsidRDefault="00ED1631" w:rsidP="004061F0">
            <w:pPr>
              <w:spacing w:after="120"/>
            </w:pPr>
            <w:r w:rsidRPr="00DE537E">
              <w:t xml:space="preserve">Vi </w:t>
            </w:r>
            <w:r w:rsidR="004061F0">
              <w:t>bekrefter med dette at denne virksomheten betaler sine ansatte i henhold til hva som er alminnelig lønn og tariff på fagområdet.</w:t>
            </w:r>
          </w:p>
        </w:tc>
      </w:tr>
      <w:tr w:rsidR="009C159F" w14:paraId="02CB776C" w14:textId="77777777" w:rsidTr="009C159F">
        <w:trPr>
          <w:cantSplit/>
          <w:trHeight w:val="397"/>
        </w:trPr>
        <w:tc>
          <w:tcPr>
            <w:tcW w:w="3538" w:type="dxa"/>
          </w:tcPr>
          <w:p w14:paraId="27523CD7" w14:textId="2AD3DEE1" w:rsidR="009C159F" w:rsidRPr="00DE537E" w:rsidRDefault="009C159F" w:rsidP="00613FE8">
            <w:r>
              <w:t>Navn på daglig leder</w:t>
            </w:r>
          </w:p>
        </w:tc>
        <w:tc>
          <w:tcPr>
            <w:tcW w:w="5522" w:type="dxa"/>
          </w:tcPr>
          <w:p w14:paraId="18F4CF90" w14:textId="77777777" w:rsidR="009C159F" w:rsidRPr="00DE537E" w:rsidRDefault="009C159F" w:rsidP="00613FE8"/>
        </w:tc>
      </w:tr>
      <w:tr w:rsidR="00836AEE" w14:paraId="4FBDB8B8" w14:textId="77777777" w:rsidTr="00B751C0">
        <w:trPr>
          <w:cantSplit/>
        </w:trPr>
        <w:tc>
          <w:tcPr>
            <w:tcW w:w="3538" w:type="dxa"/>
          </w:tcPr>
          <w:p w14:paraId="568CA789" w14:textId="77777777" w:rsidR="00231906" w:rsidRPr="00DE537E" w:rsidRDefault="00ED1631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2" w:type="dxa"/>
          </w:tcPr>
          <w:p w14:paraId="6D040EEE" w14:textId="77777777" w:rsidR="00231906" w:rsidRPr="00DE537E" w:rsidRDefault="00231906" w:rsidP="00613FE8">
            <w:pPr>
              <w:spacing w:after="120"/>
            </w:pPr>
          </w:p>
        </w:tc>
      </w:tr>
      <w:tr w:rsidR="00836AEE" w14:paraId="78320351" w14:textId="77777777" w:rsidTr="00B751C0">
        <w:trPr>
          <w:cantSplit/>
          <w:trHeight w:val="610"/>
        </w:trPr>
        <w:tc>
          <w:tcPr>
            <w:tcW w:w="3538" w:type="dxa"/>
          </w:tcPr>
          <w:p w14:paraId="3C645937" w14:textId="223D516B" w:rsidR="00231906" w:rsidRPr="00DE537E" w:rsidRDefault="00ED1631" w:rsidP="00613FE8">
            <w:pPr>
              <w:spacing w:after="120"/>
            </w:pPr>
            <w:r w:rsidRPr="00DE537E">
              <w:t>Underskrift</w:t>
            </w:r>
            <w:r w:rsidR="00B751C0">
              <w:t xml:space="preserve"> daglig leder</w:t>
            </w:r>
          </w:p>
        </w:tc>
        <w:tc>
          <w:tcPr>
            <w:tcW w:w="5522" w:type="dxa"/>
          </w:tcPr>
          <w:p w14:paraId="70BF5BCF" w14:textId="77777777" w:rsidR="00231906" w:rsidRPr="00DE537E" w:rsidRDefault="00231906" w:rsidP="00613FE8">
            <w:pPr>
              <w:spacing w:after="120"/>
            </w:pPr>
          </w:p>
        </w:tc>
      </w:tr>
      <w:tr w:rsidR="009C159F" w14:paraId="25B1F379" w14:textId="77777777" w:rsidTr="009C159F">
        <w:trPr>
          <w:cantSplit/>
          <w:trHeight w:val="397"/>
        </w:trPr>
        <w:tc>
          <w:tcPr>
            <w:tcW w:w="3538" w:type="dxa"/>
          </w:tcPr>
          <w:p w14:paraId="74286F6C" w14:textId="7FDAC937" w:rsidR="009C159F" w:rsidRDefault="009C159F" w:rsidP="00613FE8">
            <w:r>
              <w:t>Navn på representant for de ansatte</w:t>
            </w:r>
          </w:p>
        </w:tc>
        <w:tc>
          <w:tcPr>
            <w:tcW w:w="5522" w:type="dxa"/>
          </w:tcPr>
          <w:p w14:paraId="4E477074" w14:textId="77777777" w:rsidR="009C159F" w:rsidRPr="00DE537E" w:rsidRDefault="009C159F" w:rsidP="00613FE8"/>
        </w:tc>
      </w:tr>
      <w:tr w:rsidR="00B751C0" w14:paraId="0DD93EB0" w14:textId="77777777" w:rsidTr="00B751C0">
        <w:trPr>
          <w:cantSplit/>
          <w:trHeight w:val="610"/>
        </w:trPr>
        <w:tc>
          <w:tcPr>
            <w:tcW w:w="3538" w:type="dxa"/>
          </w:tcPr>
          <w:p w14:paraId="61B5E795" w14:textId="015F9E71" w:rsidR="00B751C0" w:rsidRPr="00DE537E" w:rsidRDefault="00B751C0" w:rsidP="00613FE8">
            <w:r>
              <w:lastRenderedPageBreak/>
              <w:t>Sted og dato</w:t>
            </w:r>
          </w:p>
        </w:tc>
        <w:tc>
          <w:tcPr>
            <w:tcW w:w="5522" w:type="dxa"/>
          </w:tcPr>
          <w:p w14:paraId="1A82252F" w14:textId="77777777" w:rsidR="00B751C0" w:rsidRPr="00DE537E" w:rsidRDefault="00B751C0" w:rsidP="00613FE8"/>
        </w:tc>
      </w:tr>
      <w:tr w:rsidR="00B751C0" w14:paraId="6DDF51A3" w14:textId="77777777" w:rsidTr="00B751C0">
        <w:trPr>
          <w:cantSplit/>
          <w:trHeight w:val="610"/>
        </w:trPr>
        <w:tc>
          <w:tcPr>
            <w:tcW w:w="3538" w:type="dxa"/>
          </w:tcPr>
          <w:p w14:paraId="2FFF9A50" w14:textId="20F6BFC0" w:rsidR="00B751C0" w:rsidRPr="00DE537E" w:rsidRDefault="00B751C0" w:rsidP="00613FE8">
            <w:r>
              <w:t>Underskrift representant for de ansatte</w:t>
            </w:r>
          </w:p>
        </w:tc>
        <w:tc>
          <w:tcPr>
            <w:tcW w:w="5522" w:type="dxa"/>
          </w:tcPr>
          <w:p w14:paraId="7BCFCC58" w14:textId="77777777" w:rsidR="00B751C0" w:rsidRPr="00DE537E" w:rsidRDefault="00B751C0" w:rsidP="00613FE8"/>
        </w:tc>
      </w:tr>
    </w:tbl>
    <w:p w14:paraId="31B622A7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79552D" w14:textId="77777777" w:rsidR="0066599C" w:rsidRDefault="0066599C" w:rsidP="00186E6B">
      <w:r>
        <w:separator/>
      </w:r>
    </w:p>
    <w:p w14:paraId="61C58B9E" w14:textId="77777777" w:rsidR="0066599C" w:rsidRDefault="0066599C" w:rsidP="00186E6B"/>
    <w:p w14:paraId="728A185E" w14:textId="77777777" w:rsidR="0066599C" w:rsidRDefault="0066599C" w:rsidP="00186E6B"/>
    <w:p w14:paraId="36D5C489" w14:textId="77777777" w:rsidR="0066599C" w:rsidRDefault="0066599C" w:rsidP="00186E6B"/>
  </w:endnote>
  <w:endnote w:type="continuationSeparator" w:id="0">
    <w:p w14:paraId="0629D3DD" w14:textId="77777777" w:rsidR="0066599C" w:rsidRDefault="0066599C" w:rsidP="00186E6B">
      <w:r>
        <w:continuationSeparator/>
      </w:r>
    </w:p>
    <w:p w14:paraId="0DB188CD" w14:textId="77777777" w:rsidR="0066599C" w:rsidRDefault="0066599C" w:rsidP="00186E6B"/>
    <w:p w14:paraId="6ED9C6D5" w14:textId="77777777" w:rsidR="0066599C" w:rsidRDefault="0066599C" w:rsidP="00186E6B"/>
    <w:p w14:paraId="33ADD995" w14:textId="77777777" w:rsidR="0066599C" w:rsidRDefault="0066599C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1" w:fontKey="{66E1CA44-5117-48DB-9D10-DD10F43AA75B}"/>
    <w:embedBold r:id="rId2" w:fontKey="{E8512830-0498-4AC6-A59B-98B3D83AB601}"/>
    <w:embedItalic r:id="rId3" w:fontKey="{E29F1DFF-FBF3-495E-8491-15E0026723B0}"/>
    <w:embedBoldItalic r:id="rId4" w:fontKey="{0EABECFB-6AC3-47AC-8AFE-A74DA5403A4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4750C7B-10D1-4169-9591-6C4380FBD489}"/>
    <w:embedBold r:id="rId6" w:fontKey="{5A1EB01C-6096-4B0E-B66C-FD6D3259E414}"/>
    <w:embedItalic r:id="rId7" w:fontKey="{9F152D84-397C-4872-96E3-41FD73F3B1F6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11656C5A-F517-4990-8EC2-F3DF41E66A10}"/>
    <w:embedBold r:id="rId9" w:fontKey="{A9AC3567-614D-4DE8-8391-CD090E94EC32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9A9C4BEB-40C6-44E1-B9A7-EFCAED276428}"/>
    <w:embedItalic r:id="rId11" w:fontKey="{1FA2F066-F21B-4726-BD47-3114DF7F56A1}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  <w:embedRegular r:id="rId12" w:fontKey="{C2C755E2-B32C-41F6-A466-6190C849F927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5C365634-59E0-4D1C-B8B6-3BE9E18B0F75}"/>
    <w:embedItalic r:id="rId14" w:fontKey="{E5A1BB1B-E79F-449B-B29C-1BDE6F993AC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57726338-8C15-4C31-8E4A-B472D326FA2E}"/>
    <w:embedBold r:id="rId16" w:fontKey="{3F5DC9DC-020A-466A-BC5C-77E73C915E81}"/>
    <w:embedItalic r:id="rId17" w:fontKey="{800B1B0E-C563-4666-8A46-211622347355}"/>
    <w:embedBoldItalic r:id="rId18" w:fontKey="{DF853E42-D351-4BC3-82E8-6E0050922E5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C109E474-F74B-4F7F-8F92-4634F422E9B8}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  <w:embedBold r:id="rId20" w:fontKey="{6FEFA0DD-A5B8-4AF1-86A2-63A72C972DB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14:paraId="09E5DBAA" w14:textId="77777777" w:rsidTr="00CC43D2">
      <w:tc>
        <w:tcPr>
          <w:tcW w:w="3020" w:type="dxa"/>
        </w:tcPr>
        <w:p w14:paraId="0AF6C451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7D5FB8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271FCC1A" w14:textId="77777777" w:rsidR="00CC43D2" w:rsidRPr="004A0B71" w:rsidRDefault="00ED1631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228B08B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14:paraId="3C7E03F7" w14:textId="77777777" w:rsidTr="00014EC9">
      <w:tc>
        <w:tcPr>
          <w:tcW w:w="3020" w:type="dxa"/>
        </w:tcPr>
        <w:p w14:paraId="68916236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C7199B2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1D22009B" w14:textId="77777777" w:rsidR="007B4FF2" w:rsidRPr="004A0B71" w:rsidRDefault="00ED1631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496AE369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545E36" w14:textId="77777777" w:rsidR="0066599C" w:rsidRDefault="0066599C" w:rsidP="00186E6B">
      <w:r>
        <w:separator/>
      </w:r>
    </w:p>
    <w:p w14:paraId="58AF2398" w14:textId="77777777" w:rsidR="0066599C" w:rsidRDefault="0066599C" w:rsidP="00186E6B"/>
    <w:p w14:paraId="51F5604D" w14:textId="77777777" w:rsidR="0066599C" w:rsidRDefault="0066599C" w:rsidP="00186E6B"/>
  </w:footnote>
  <w:footnote w:type="continuationSeparator" w:id="0">
    <w:p w14:paraId="31EC43A0" w14:textId="77777777" w:rsidR="0066599C" w:rsidRDefault="0066599C" w:rsidP="00186E6B">
      <w:r>
        <w:continuationSeparator/>
      </w:r>
    </w:p>
    <w:p w14:paraId="4FEB2232" w14:textId="77777777" w:rsidR="0066599C" w:rsidRDefault="0066599C" w:rsidP="00186E6B"/>
    <w:p w14:paraId="0A8BC689" w14:textId="77777777" w:rsidR="0066599C" w:rsidRDefault="0066599C" w:rsidP="00186E6B"/>
    <w:p w14:paraId="2F4C3E9A" w14:textId="77777777" w:rsidR="0066599C" w:rsidRDefault="0066599C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A62859" w14:textId="60778970" w:rsidR="00DF22C7" w:rsidRPr="007F3BB2" w:rsidRDefault="00DF22C7" w:rsidP="00DF22C7">
    <w:pPr>
      <w:pStyle w:val="Topp-ogbunntekst"/>
      <w:rPr>
        <w:sz w:val="14"/>
        <w:szCs w:val="14"/>
      </w:rPr>
    </w:pPr>
  </w:p>
  <w:p w14:paraId="63DD3437" w14:textId="6398AF01" w:rsidR="009C159F" w:rsidRPr="00BE0EB2" w:rsidRDefault="009C159F" w:rsidP="00BE19C4">
    <w:pPr>
      <w:jc w:val="right"/>
      <w:rPr>
        <w:color w:val="4D4B54" w:themeColor="accent4"/>
        <w:sz w:val="16"/>
        <w:szCs w:val="16"/>
      </w:rPr>
    </w:pPr>
    <w:r w:rsidRPr="00BE0EB2">
      <w:rPr>
        <w:noProof/>
        <w:color w:val="4D4B54" w:themeColor="accent4"/>
      </w:rPr>
      <w:drawing>
        <wp:anchor distT="0" distB="0" distL="114300" distR="114300" simplePos="0" relativeHeight="251658241" behindDoc="1" locked="0" layoutInCell="1" allowOverlap="1" wp14:anchorId="141527FF" wp14:editId="0AAC2287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776185" cy="419100"/>
          <wp:effectExtent l="0" t="0" r="0" b="0"/>
          <wp:wrapNone/>
          <wp:docPr id="1138651510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E0EB2">
      <w:rPr>
        <w:color w:val="4D4B54" w:themeColor="accent4"/>
        <w:sz w:val="16"/>
        <w:szCs w:val="16"/>
      </w:rPr>
      <w:t>Rammeavtale</w:t>
    </w:r>
    <w:r w:rsidR="00BE19C4" w:rsidRPr="00BE0EB2">
      <w:rPr>
        <w:color w:val="4D4B54" w:themeColor="accent4"/>
        <w:sz w:val="16"/>
        <w:szCs w:val="16"/>
      </w:rPr>
      <w:t xml:space="preserve"> vedlikehold og service</w:t>
    </w:r>
    <w:r w:rsidRPr="00BE0EB2">
      <w:rPr>
        <w:color w:val="4D4B54" w:themeColor="accent4"/>
        <w:sz w:val="16"/>
        <w:szCs w:val="16"/>
      </w:rPr>
      <w:t xml:space="preserve"> av hydraulisk utstyr</w:t>
    </w:r>
  </w:p>
  <w:p w14:paraId="2566D313" w14:textId="7CA1FF45" w:rsidR="00E9590A" w:rsidRPr="00BE0EB2" w:rsidRDefault="00ED1631" w:rsidP="009C159F">
    <w:pPr>
      <w:ind w:left="4248"/>
      <w:jc w:val="right"/>
      <w:rPr>
        <w:color w:val="4D4B54" w:themeColor="accent4"/>
        <w:sz w:val="16"/>
        <w:szCs w:val="16"/>
      </w:rPr>
    </w:pPr>
    <w:r w:rsidRPr="00BE0EB2">
      <w:rPr>
        <w:color w:val="4D4B54" w:themeColor="accent4"/>
        <w:sz w:val="16"/>
        <w:szCs w:val="16"/>
      </w:rPr>
      <w:t xml:space="preserve">Vedlegg </w:t>
    </w:r>
    <w:r w:rsidR="00EA708C">
      <w:rPr>
        <w:color w:val="4D4B54" w:themeColor="accent4"/>
        <w:sz w:val="16"/>
        <w:szCs w:val="16"/>
      </w:rPr>
      <w:t>E</w:t>
    </w:r>
    <w:r w:rsidRPr="00BE0EB2">
      <w:rPr>
        <w:color w:val="4D4B54" w:themeColor="accent4"/>
        <w:sz w:val="16"/>
        <w:szCs w:val="16"/>
      </w:rPr>
      <w:t xml:space="preserve"> </w:t>
    </w:r>
    <w:r w:rsidR="00867D0A" w:rsidRPr="00BE0EB2">
      <w:rPr>
        <w:color w:val="4D4B54" w:themeColor="accent4"/>
        <w:sz w:val="16"/>
        <w:szCs w:val="16"/>
      </w:rPr>
      <w:t xml:space="preserve">– </w:t>
    </w:r>
    <w:r w:rsidR="009C159F" w:rsidRPr="00BE0EB2">
      <w:rPr>
        <w:color w:val="4D4B54" w:themeColor="accent4"/>
        <w:sz w:val="16"/>
        <w:szCs w:val="16"/>
      </w:rPr>
      <w:t xml:space="preserve">Egenerklæring </w:t>
    </w:r>
    <w:proofErr w:type="gramStart"/>
    <w:r w:rsidR="009C159F" w:rsidRPr="00BE0EB2">
      <w:rPr>
        <w:color w:val="4D4B54" w:themeColor="accent4"/>
        <w:sz w:val="16"/>
        <w:szCs w:val="16"/>
      </w:rPr>
      <w:t>vedrørende</w:t>
    </w:r>
    <w:proofErr w:type="gramEnd"/>
    <w:r w:rsidR="009C159F" w:rsidRPr="00BE0EB2">
      <w:rPr>
        <w:color w:val="4D4B54" w:themeColor="accent4"/>
        <w:sz w:val="16"/>
        <w:szCs w:val="16"/>
      </w:rPr>
      <w:t xml:space="preserve"> lønns og arbeidsvilkår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41D0A" w14:textId="0AA091A5" w:rsidR="00DF22C7" w:rsidRPr="007F3BB2" w:rsidRDefault="00DF22C7" w:rsidP="0099548A">
    <w:pPr>
      <w:pStyle w:val="Topp-ogbunntekst"/>
      <w:rPr>
        <w:sz w:val="14"/>
        <w:szCs w:val="14"/>
      </w:rPr>
    </w:pPr>
  </w:p>
  <w:p w14:paraId="52D1C1FD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097E771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FCD661A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1A0B2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04ED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0628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B7421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484E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628E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7C238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0F00CD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A6AFD3C" w:tentative="1">
      <w:start w:val="1"/>
      <w:numFmt w:val="lowerLetter"/>
      <w:lvlText w:val="%2."/>
      <w:lvlJc w:val="left"/>
      <w:pPr>
        <w:ind w:left="1440" w:hanging="360"/>
      </w:pPr>
    </w:lvl>
    <w:lvl w:ilvl="2" w:tplc="9C3E6E54" w:tentative="1">
      <w:start w:val="1"/>
      <w:numFmt w:val="lowerRoman"/>
      <w:lvlText w:val="%3."/>
      <w:lvlJc w:val="right"/>
      <w:pPr>
        <w:ind w:left="2160" w:hanging="180"/>
      </w:pPr>
    </w:lvl>
    <w:lvl w:ilvl="3" w:tplc="FEEC30F4" w:tentative="1">
      <w:start w:val="1"/>
      <w:numFmt w:val="decimal"/>
      <w:lvlText w:val="%4."/>
      <w:lvlJc w:val="left"/>
      <w:pPr>
        <w:ind w:left="2880" w:hanging="360"/>
      </w:pPr>
    </w:lvl>
    <w:lvl w:ilvl="4" w:tplc="75AA73E6" w:tentative="1">
      <w:start w:val="1"/>
      <w:numFmt w:val="lowerLetter"/>
      <w:lvlText w:val="%5."/>
      <w:lvlJc w:val="left"/>
      <w:pPr>
        <w:ind w:left="3600" w:hanging="360"/>
      </w:pPr>
    </w:lvl>
    <w:lvl w:ilvl="5" w:tplc="A978E602" w:tentative="1">
      <w:start w:val="1"/>
      <w:numFmt w:val="lowerRoman"/>
      <w:lvlText w:val="%6."/>
      <w:lvlJc w:val="right"/>
      <w:pPr>
        <w:ind w:left="4320" w:hanging="180"/>
      </w:pPr>
    </w:lvl>
    <w:lvl w:ilvl="6" w:tplc="8B98AFD8" w:tentative="1">
      <w:start w:val="1"/>
      <w:numFmt w:val="decimal"/>
      <w:lvlText w:val="%7."/>
      <w:lvlJc w:val="left"/>
      <w:pPr>
        <w:ind w:left="5040" w:hanging="360"/>
      </w:pPr>
    </w:lvl>
    <w:lvl w:ilvl="7" w:tplc="9404DF0C" w:tentative="1">
      <w:start w:val="1"/>
      <w:numFmt w:val="lowerLetter"/>
      <w:lvlText w:val="%8."/>
      <w:lvlJc w:val="left"/>
      <w:pPr>
        <w:ind w:left="5760" w:hanging="360"/>
      </w:pPr>
    </w:lvl>
    <w:lvl w:ilvl="8" w:tplc="8B9A069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66CCFBFE">
      <w:start w:val="1"/>
      <w:numFmt w:val="lowerLetter"/>
      <w:lvlText w:val="%1)"/>
      <w:lvlJc w:val="left"/>
      <w:pPr>
        <w:ind w:left="720" w:hanging="360"/>
      </w:pPr>
    </w:lvl>
    <w:lvl w:ilvl="1" w:tplc="F4921834" w:tentative="1">
      <w:start w:val="1"/>
      <w:numFmt w:val="lowerLetter"/>
      <w:lvlText w:val="%2."/>
      <w:lvlJc w:val="left"/>
      <w:pPr>
        <w:ind w:left="1440" w:hanging="360"/>
      </w:pPr>
    </w:lvl>
    <w:lvl w:ilvl="2" w:tplc="0C9AD9E8" w:tentative="1">
      <w:start w:val="1"/>
      <w:numFmt w:val="lowerRoman"/>
      <w:lvlText w:val="%3."/>
      <w:lvlJc w:val="right"/>
      <w:pPr>
        <w:ind w:left="2160" w:hanging="180"/>
      </w:pPr>
    </w:lvl>
    <w:lvl w:ilvl="3" w:tplc="3684B010" w:tentative="1">
      <w:start w:val="1"/>
      <w:numFmt w:val="decimal"/>
      <w:lvlText w:val="%4."/>
      <w:lvlJc w:val="left"/>
      <w:pPr>
        <w:ind w:left="2880" w:hanging="360"/>
      </w:pPr>
    </w:lvl>
    <w:lvl w:ilvl="4" w:tplc="02BC3C4E" w:tentative="1">
      <w:start w:val="1"/>
      <w:numFmt w:val="lowerLetter"/>
      <w:lvlText w:val="%5."/>
      <w:lvlJc w:val="left"/>
      <w:pPr>
        <w:ind w:left="3600" w:hanging="360"/>
      </w:pPr>
    </w:lvl>
    <w:lvl w:ilvl="5" w:tplc="E1062DAA" w:tentative="1">
      <w:start w:val="1"/>
      <w:numFmt w:val="lowerRoman"/>
      <w:lvlText w:val="%6."/>
      <w:lvlJc w:val="right"/>
      <w:pPr>
        <w:ind w:left="4320" w:hanging="180"/>
      </w:pPr>
    </w:lvl>
    <w:lvl w:ilvl="6" w:tplc="44468370" w:tentative="1">
      <w:start w:val="1"/>
      <w:numFmt w:val="decimal"/>
      <w:lvlText w:val="%7."/>
      <w:lvlJc w:val="left"/>
      <w:pPr>
        <w:ind w:left="5040" w:hanging="360"/>
      </w:pPr>
    </w:lvl>
    <w:lvl w:ilvl="7" w:tplc="E59E82B8" w:tentative="1">
      <w:start w:val="1"/>
      <w:numFmt w:val="lowerLetter"/>
      <w:lvlText w:val="%8."/>
      <w:lvlJc w:val="left"/>
      <w:pPr>
        <w:ind w:left="5760" w:hanging="360"/>
      </w:pPr>
    </w:lvl>
    <w:lvl w:ilvl="8" w:tplc="4902206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40290A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DFEBF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C9034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8C5A5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B980D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C5230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9A9C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FABD7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FE90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E1C26A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B7E60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36B91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25635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CE94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B6B7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DB2AD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84AA4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AA7C4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3DA684E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8B4A1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74CE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0E3F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32CF4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E2CC62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C8C75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1CB2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958B9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23B65E0E">
      <w:start w:val="1"/>
      <w:numFmt w:val="decimal"/>
      <w:lvlText w:val="%1."/>
      <w:lvlJc w:val="left"/>
      <w:pPr>
        <w:ind w:left="1428" w:hanging="360"/>
      </w:pPr>
    </w:lvl>
    <w:lvl w:ilvl="1" w:tplc="C0D07A36" w:tentative="1">
      <w:start w:val="1"/>
      <w:numFmt w:val="lowerLetter"/>
      <w:lvlText w:val="%2."/>
      <w:lvlJc w:val="left"/>
      <w:pPr>
        <w:ind w:left="2148" w:hanging="360"/>
      </w:pPr>
    </w:lvl>
    <w:lvl w:ilvl="2" w:tplc="EB604CBE" w:tentative="1">
      <w:start w:val="1"/>
      <w:numFmt w:val="lowerRoman"/>
      <w:lvlText w:val="%3."/>
      <w:lvlJc w:val="right"/>
      <w:pPr>
        <w:ind w:left="2868" w:hanging="180"/>
      </w:pPr>
    </w:lvl>
    <w:lvl w:ilvl="3" w:tplc="917E2CE0" w:tentative="1">
      <w:start w:val="1"/>
      <w:numFmt w:val="decimal"/>
      <w:lvlText w:val="%4."/>
      <w:lvlJc w:val="left"/>
      <w:pPr>
        <w:ind w:left="3588" w:hanging="360"/>
      </w:pPr>
    </w:lvl>
    <w:lvl w:ilvl="4" w:tplc="FBBE2C90" w:tentative="1">
      <w:start w:val="1"/>
      <w:numFmt w:val="lowerLetter"/>
      <w:lvlText w:val="%5."/>
      <w:lvlJc w:val="left"/>
      <w:pPr>
        <w:ind w:left="4308" w:hanging="360"/>
      </w:pPr>
    </w:lvl>
    <w:lvl w:ilvl="5" w:tplc="EB3C12C0" w:tentative="1">
      <w:start w:val="1"/>
      <w:numFmt w:val="lowerRoman"/>
      <w:lvlText w:val="%6."/>
      <w:lvlJc w:val="right"/>
      <w:pPr>
        <w:ind w:left="5028" w:hanging="180"/>
      </w:pPr>
    </w:lvl>
    <w:lvl w:ilvl="6" w:tplc="8F1EFDA8" w:tentative="1">
      <w:start w:val="1"/>
      <w:numFmt w:val="decimal"/>
      <w:lvlText w:val="%7."/>
      <w:lvlJc w:val="left"/>
      <w:pPr>
        <w:ind w:left="5748" w:hanging="360"/>
      </w:pPr>
    </w:lvl>
    <w:lvl w:ilvl="7" w:tplc="A4C6BD76" w:tentative="1">
      <w:start w:val="1"/>
      <w:numFmt w:val="lowerLetter"/>
      <w:lvlText w:val="%8."/>
      <w:lvlJc w:val="left"/>
      <w:pPr>
        <w:ind w:left="6468" w:hanging="360"/>
      </w:pPr>
    </w:lvl>
    <w:lvl w:ilvl="8" w:tplc="E3608FC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6EB44E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1C34374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65C63D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C451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5782D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1EACD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58CA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7C26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48CC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938AA4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08BB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381A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5009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8210F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9299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626F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5631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34471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CBF0563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92A7B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2A4B6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E4CD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FA28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E2C936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4CE5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5C4B4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A9460A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803CE5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8E6CB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2E91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E0EB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8A8E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E07B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CC1EC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E4024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066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940CF96A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1EBA247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BF140A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9A01D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C964E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0801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DD8E4B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CDAE4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EE05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1359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B7542"/>
    <w:rsid w:val="000C1AF6"/>
    <w:rsid w:val="000D3DE5"/>
    <w:rsid w:val="000D42E3"/>
    <w:rsid w:val="000D4A62"/>
    <w:rsid w:val="000D6ABD"/>
    <w:rsid w:val="000E1476"/>
    <w:rsid w:val="000E69C1"/>
    <w:rsid w:val="000F4B8D"/>
    <w:rsid w:val="000F4DF5"/>
    <w:rsid w:val="00105EC1"/>
    <w:rsid w:val="00106B89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153B0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33D2"/>
    <w:rsid w:val="002A4CCC"/>
    <w:rsid w:val="002B761B"/>
    <w:rsid w:val="002C7E6A"/>
    <w:rsid w:val="002D1A78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242B"/>
    <w:rsid w:val="0035395E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1F0"/>
    <w:rsid w:val="00415C2F"/>
    <w:rsid w:val="00426008"/>
    <w:rsid w:val="0043215C"/>
    <w:rsid w:val="0043433D"/>
    <w:rsid w:val="0045179B"/>
    <w:rsid w:val="00454E87"/>
    <w:rsid w:val="00462465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216C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1956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291F"/>
    <w:rsid w:val="006354DA"/>
    <w:rsid w:val="0063692B"/>
    <w:rsid w:val="00637676"/>
    <w:rsid w:val="006413B1"/>
    <w:rsid w:val="00641C91"/>
    <w:rsid w:val="00656732"/>
    <w:rsid w:val="0066599C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49FF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2F84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4BAD"/>
    <w:rsid w:val="00816E23"/>
    <w:rsid w:val="00821B2D"/>
    <w:rsid w:val="00821F16"/>
    <w:rsid w:val="00833AAF"/>
    <w:rsid w:val="00836AEE"/>
    <w:rsid w:val="00837B17"/>
    <w:rsid w:val="00842AAB"/>
    <w:rsid w:val="00852929"/>
    <w:rsid w:val="008562D7"/>
    <w:rsid w:val="00856C4B"/>
    <w:rsid w:val="0086097F"/>
    <w:rsid w:val="00865DDB"/>
    <w:rsid w:val="00865F43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2667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6B57"/>
    <w:rsid w:val="00947163"/>
    <w:rsid w:val="00947DF1"/>
    <w:rsid w:val="00950851"/>
    <w:rsid w:val="00950D87"/>
    <w:rsid w:val="00950F38"/>
    <w:rsid w:val="0095454F"/>
    <w:rsid w:val="00961804"/>
    <w:rsid w:val="00964CFE"/>
    <w:rsid w:val="00965551"/>
    <w:rsid w:val="00971232"/>
    <w:rsid w:val="0097180A"/>
    <w:rsid w:val="009748AF"/>
    <w:rsid w:val="00981704"/>
    <w:rsid w:val="00987A69"/>
    <w:rsid w:val="00987E94"/>
    <w:rsid w:val="00994990"/>
    <w:rsid w:val="0099548A"/>
    <w:rsid w:val="009A177F"/>
    <w:rsid w:val="009A1B6F"/>
    <w:rsid w:val="009A3138"/>
    <w:rsid w:val="009B07F5"/>
    <w:rsid w:val="009C159F"/>
    <w:rsid w:val="009C68BA"/>
    <w:rsid w:val="009D0190"/>
    <w:rsid w:val="009D26AE"/>
    <w:rsid w:val="009E0D4D"/>
    <w:rsid w:val="009E192C"/>
    <w:rsid w:val="009F79C1"/>
    <w:rsid w:val="00A00019"/>
    <w:rsid w:val="00A00BDC"/>
    <w:rsid w:val="00A044F9"/>
    <w:rsid w:val="00A11ED9"/>
    <w:rsid w:val="00A11F4E"/>
    <w:rsid w:val="00A13614"/>
    <w:rsid w:val="00A17018"/>
    <w:rsid w:val="00A17B2B"/>
    <w:rsid w:val="00A22A31"/>
    <w:rsid w:val="00A2541B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751C0"/>
    <w:rsid w:val="00B8473D"/>
    <w:rsid w:val="00B92BBE"/>
    <w:rsid w:val="00B952B0"/>
    <w:rsid w:val="00B9575F"/>
    <w:rsid w:val="00B9652A"/>
    <w:rsid w:val="00BA3F0E"/>
    <w:rsid w:val="00BA73E4"/>
    <w:rsid w:val="00BC3935"/>
    <w:rsid w:val="00BC62CC"/>
    <w:rsid w:val="00BC7133"/>
    <w:rsid w:val="00BC72EB"/>
    <w:rsid w:val="00BC772C"/>
    <w:rsid w:val="00BC7D4D"/>
    <w:rsid w:val="00BD005A"/>
    <w:rsid w:val="00BE00DE"/>
    <w:rsid w:val="00BE0EB2"/>
    <w:rsid w:val="00BE19C4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2F58"/>
    <w:rsid w:val="00CC43D2"/>
    <w:rsid w:val="00CE15DE"/>
    <w:rsid w:val="00CE65C5"/>
    <w:rsid w:val="00CF041B"/>
    <w:rsid w:val="00CF35B4"/>
    <w:rsid w:val="00CF71A3"/>
    <w:rsid w:val="00CF7242"/>
    <w:rsid w:val="00CF7A81"/>
    <w:rsid w:val="00D01666"/>
    <w:rsid w:val="00D04184"/>
    <w:rsid w:val="00D068AC"/>
    <w:rsid w:val="00D116AE"/>
    <w:rsid w:val="00D138C7"/>
    <w:rsid w:val="00D147F6"/>
    <w:rsid w:val="00D21218"/>
    <w:rsid w:val="00D34A86"/>
    <w:rsid w:val="00D465A7"/>
    <w:rsid w:val="00D50985"/>
    <w:rsid w:val="00D57D38"/>
    <w:rsid w:val="00D61BDA"/>
    <w:rsid w:val="00D632DF"/>
    <w:rsid w:val="00D666BB"/>
    <w:rsid w:val="00D6694F"/>
    <w:rsid w:val="00D70FB2"/>
    <w:rsid w:val="00D76A64"/>
    <w:rsid w:val="00D82BC8"/>
    <w:rsid w:val="00D82DF6"/>
    <w:rsid w:val="00D85A46"/>
    <w:rsid w:val="00D8677B"/>
    <w:rsid w:val="00D91668"/>
    <w:rsid w:val="00D93426"/>
    <w:rsid w:val="00D935CA"/>
    <w:rsid w:val="00DB6279"/>
    <w:rsid w:val="00DB66EB"/>
    <w:rsid w:val="00DC54F9"/>
    <w:rsid w:val="00DD17E8"/>
    <w:rsid w:val="00DD2B22"/>
    <w:rsid w:val="00DD7923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20B2"/>
    <w:rsid w:val="00E45161"/>
    <w:rsid w:val="00E55FC3"/>
    <w:rsid w:val="00E61FD3"/>
    <w:rsid w:val="00E62DF6"/>
    <w:rsid w:val="00E62E4E"/>
    <w:rsid w:val="00E66EF6"/>
    <w:rsid w:val="00E76EE6"/>
    <w:rsid w:val="00E77053"/>
    <w:rsid w:val="00E835DA"/>
    <w:rsid w:val="00E8438C"/>
    <w:rsid w:val="00E86180"/>
    <w:rsid w:val="00E86564"/>
    <w:rsid w:val="00E870BF"/>
    <w:rsid w:val="00E9590A"/>
    <w:rsid w:val="00E969C2"/>
    <w:rsid w:val="00EA1DDE"/>
    <w:rsid w:val="00EA44E0"/>
    <w:rsid w:val="00EA5F43"/>
    <w:rsid w:val="00EA708C"/>
    <w:rsid w:val="00EA721D"/>
    <w:rsid w:val="00EC2187"/>
    <w:rsid w:val="00EC52AD"/>
    <w:rsid w:val="00EC65FE"/>
    <w:rsid w:val="00ED0708"/>
    <w:rsid w:val="00ED1631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22305"/>
    <w:rsid w:val="00F4310E"/>
    <w:rsid w:val="00F5625A"/>
    <w:rsid w:val="00F57CDE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5CC6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286"/>
    <w:rsid w:val="00FF53BD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C42F90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GB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FF5286"/>
    <w:pPr>
      <w:spacing w:before="90" w:after="0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customStyle="1" w:styleId="Forside-Overskrift">
    <w:name w:val="Forside - Overskrift"/>
    <w:link w:val="Forside-OverskriftTegn"/>
    <w:rsid w:val="00021359"/>
    <w:pPr>
      <w:pBdr>
        <w:bottom w:val="single" w:sz="24" w:space="1" w:color="4D4B54" w:themeColor="accent4"/>
      </w:pBdr>
      <w:spacing w:before="1200"/>
      <w:jc w:val="center"/>
    </w:pPr>
    <w:rPr>
      <w:rFonts w:ascii="Open Sans" w:hAnsi="Open Sans" w:cs="Open Sans"/>
      <w:b/>
      <w:bCs/>
      <w:color w:val="425463" w:themeColor="accent6"/>
      <w:sz w:val="66"/>
      <w:szCs w:val="66"/>
    </w:rPr>
  </w:style>
  <w:style w:type="character" w:customStyle="1" w:styleId="Forside-OverskriftTegn">
    <w:name w:val="Forside - Overskrift Tegn"/>
    <w:basedOn w:val="Standardskriftforavsnitt"/>
    <w:link w:val="Forside-Overskrift"/>
    <w:rsid w:val="00021359"/>
    <w:rPr>
      <w:rFonts w:ascii="Open Sans" w:hAnsi="Open Sans" w:cs="Open Sans"/>
      <w:b/>
      <w:bCs/>
      <w:color w:val="425463" w:themeColor="accent6"/>
      <w:sz w:val="66"/>
      <w:szCs w:val="66"/>
    </w:rPr>
  </w:style>
  <w:style w:type="paragraph" w:customStyle="1" w:styleId="Forside-Underoverskrift">
    <w:name w:val="Forside - Underoverskrift"/>
    <w:link w:val="Forside-UnderoverskriftTegn"/>
    <w:rsid w:val="00021359"/>
    <w:pPr>
      <w:spacing w:before="360"/>
      <w:jc w:val="center"/>
    </w:pPr>
    <w:rPr>
      <w:rFonts w:ascii="Open Sans" w:hAnsi="Open Sans" w:cs="Open Sans"/>
      <w:b/>
      <w:bCs/>
      <w:color w:val="425463" w:themeColor="accent6"/>
      <w:sz w:val="48"/>
      <w:szCs w:val="48"/>
    </w:rPr>
  </w:style>
  <w:style w:type="character" w:customStyle="1" w:styleId="Forside-UnderoverskriftTegn">
    <w:name w:val="Forside - Underoverskrift Tegn"/>
    <w:basedOn w:val="Standardskriftforavsnitt"/>
    <w:link w:val="Forside-Underoverskrift"/>
    <w:rsid w:val="00021359"/>
    <w:rPr>
      <w:rFonts w:ascii="Open Sans" w:hAnsi="Open Sans" w:cs="Open Sans"/>
      <w:b/>
      <w:bCs/>
      <w:color w:val="425463" w:themeColor="accent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91D033C078874D9B6B099CE90066DB" ma:contentTypeVersion="3" ma:contentTypeDescription="Create a new document." ma:contentTypeScope="" ma:versionID="15aa7e38d30898a53d4795aa30c9ab8a">
  <xsd:schema xmlns:xsd="http://www.w3.org/2001/XMLSchema" xmlns:xs="http://www.w3.org/2001/XMLSchema" xmlns:p="http://schemas.microsoft.com/office/2006/metadata/properties" xmlns:ns2="56cdcaeb-48c8-48cb-bb6d-8cef933d94f5" targetNamespace="http://schemas.microsoft.com/office/2006/metadata/properties" ma:root="true" ma:fieldsID="fc625b1fb70568b2e08f6e450a3ba60f" ns2:_="">
    <xsd:import namespace="56cdcaeb-48c8-48cb-bb6d-8cef933d94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cdcaeb-48c8-48cb-bb6d-8cef933d94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50FD82F-BC4B-47D1-90B5-574CA118712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cdcaeb-48c8-48cb-bb6d-8cef933d94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274</TotalTime>
  <Pages>3</Pages>
  <Words>268</Words>
  <Characters>1528</Characters>
  <Application>Microsoft Office Word</Application>
  <DocSecurity>0</DocSecurity>
  <Lines>12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Tilbudsskjema</vt:lpstr>
    </vt:vector>
  </TitlesOfParts>
  <Company/>
  <LinksUpToDate>false</LinksUpToDate>
  <CharactersWithSpaces>1793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Benedicte Johannessen</cp:lastModifiedBy>
  <cp:revision>121</cp:revision>
  <dcterms:created xsi:type="dcterms:W3CDTF">2021-01-21T15:10:00Z</dcterms:created>
  <dcterms:modified xsi:type="dcterms:W3CDTF">2026-06-25T08:31:00Z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0x0101002E91D033C078874D9B6B099CE90066DB</vt:lpwstr>
  </property>
</Properties>
</file>